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4FD8C" w14:textId="77777777" w:rsidR="0034089C" w:rsidRPr="008642EC" w:rsidRDefault="0034089C" w:rsidP="0034089C">
      <w:pPr>
        <w:pStyle w:val="BasicParagraph"/>
        <w:suppressAutoHyphens/>
        <w:spacing w:line="240" w:lineRule="auto"/>
        <w:rPr>
          <w:rFonts w:ascii="Times New Roman" w:hAnsi="Times New Roman" w:cs="Times New Roman"/>
          <w:bCs/>
          <w:color w:val="000000" w:themeColor="text1"/>
          <w:szCs w:val="21"/>
        </w:rPr>
      </w:pPr>
      <w:bookmarkStart w:id="0" w:name="_Hlk115338714"/>
      <w:bookmarkStart w:id="1"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EBFC306" w14:textId="77777777" w:rsidR="0034089C" w:rsidRDefault="0034089C" w:rsidP="0034089C">
      <w:pPr>
        <w:pStyle w:val="BasicParagraph"/>
        <w:suppressAutoHyphens/>
        <w:spacing w:line="240" w:lineRule="auto"/>
        <w:rPr>
          <w:rFonts w:ascii="Times New Roman" w:hAnsi="Times New Roman" w:cs="Times New Roman"/>
          <w:b/>
          <w:bCs/>
          <w:color w:val="000000" w:themeColor="text1"/>
          <w:sz w:val="21"/>
          <w:szCs w:val="21"/>
        </w:rPr>
      </w:pPr>
    </w:p>
    <w:p w14:paraId="6DA96484" w14:textId="77777777" w:rsidR="0034089C" w:rsidRPr="00582653" w:rsidRDefault="0034089C" w:rsidP="0034089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68203A8" w14:textId="77777777" w:rsidR="0034089C" w:rsidRDefault="0034089C" w:rsidP="003408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4D3067F" w14:textId="77777777" w:rsidR="0034089C" w:rsidRDefault="0034089C" w:rsidP="0034089C">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EACEE08" w14:textId="77777777" w:rsidR="0034089C" w:rsidRPr="00582653" w:rsidRDefault="0034089C" w:rsidP="0034089C">
      <w:pPr>
        <w:rPr>
          <w:rFonts w:ascii="Times New Roman" w:eastAsiaTheme="minorEastAsia" w:hAnsi="Times New Roman" w:cs="Times New Roman"/>
          <w:color w:val="000000" w:themeColor="text1"/>
          <w:sz w:val="21"/>
          <w:szCs w:val="21"/>
          <w:lang w:val="en-US" w:eastAsia="zh-CN"/>
        </w:rPr>
      </w:pPr>
      <w:r>
        <w:rPr>
          <w:noProof/>
        </w:rPr>
        <w:drawing>
          <wp:anchor distT="0" distB="0" distL="114300" distR="114300" simplePos="0" relativeHeight="251659264" behindDoc="0" locked="0" layoutInCell="1" allowOverlap="1" wp14:anchorId="68171C88" wp14:editId="59AE782E">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4B349614" w14:textId="6AA6E238" w:rsidR="0034089C" w:rsidRDefault="0034089C" w:rsidP="003408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B6E49C5" w14:textId="77777777" w:rsidR="0034089C" w:rsidRDefault="0034089C" w:rsidP="0034089C">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110CF81" w14:textId="77777777" w:rsidR="0034089C" w:rsidRPr="00582653" w:rsidRDefault="0034089C" w:rsidP="003408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CF53F89" w14:textId="77777777" w:rsidR="0034089C" w:rsidRPr="00582653" w:rsidRDefault="0034089C" w:rsidP="003408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7934308" w14:textId="77777777" w:rsidR="0034089C" w:rsidRPr="008642EC" w:rsidRDefault="0034089C" w:rsidP="0034089C">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77F890F" w14:textId="77777777" w:rsidR="0034089C" w:rsidRPr="008642EC" w:rsidRDefault="0034089C" w:rsidP="0034089C">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2B9E7BB" w14:textId="77777777" w:rsidR="0034089C" w:rsidRPr="00582653" w:rsidRDefault="0034089C" w:rsidP="0034089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0FBBE42" w14:textId="77777777" w:rsidR="0034089C" w:rsidRPr="008642EC" w:rsidRDefault="0034089C" w:rsidP="0034089C">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4BED532" w14:textId="77777777" w:rsidR="0034089C" w:rsidRPr="008642EC" w:rsidRDefault="0034089C" w:rsidP="0034089C">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805DC99" w14:textId="77777777" w:rsidR="0034089C" w:rsidRPr="00582653" w:rsidRDefault="0034089C" w:rsidP="0034089C">
      <w:pPr>
        <w:pStyle w:val="BasicParagraph"/>
        <w:suppressAutoHyphens/>
        <w:spacing w:line="240" w:lineRule="auto"/>
        <w:rPr>
          <w:rFonts w:ascii="Times New Roman" w:hAnsi="Times New Roman" w:cs="Times New Roman"/>
          <w:color w:val="000000" w:themeColor="text1"/>
          <w:sz w:val="21"/>
          <w:szCs w:val="21"/>
        </w:rPr>
      </w:pPr>
    </w:p>
    <w:p w14:paraId="63EC8F9A" w14:textId="77777777" w:rsidR="0034089C" w:rsidRPr="00582653" w:rsidRDefault="0034089C" w:rsidP="0034089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54E05BA" w14:textId="77777777" w:rsidR="0034089C" w:rsidRDefault="0034089C" w:rsidP="003408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D3E70F0" w14:textId="77777777" w:rsidR="0034089C" w:rsidRDefault="0034089C" w:rsidP="0034089C">
      <w:pPr>
        <w:pStyle w:val="BasicParagraph"/>
        <w:suppressAutoHyphens/>
        <w:spacing w:line="240" w:lineRule="auto"/>
        <w:ind w:left="720"/>
        <w:rPr>
          <w:rFonts w:ascii="Times New Roman" w:hAnsi="Times New Roman" w:cs="Times New Roman"/>
          <w:color w:val="000000" w:themeColor="text1"/>
          <w:sz w:val="21"/>
          <w:szCs w:val="21"/>
        </w:rPr>
      </w:pPr>
    </w:p>
    <w:p w14:paraId="7F7F5BC9" w14:textId="77777777" w:rsidR="0034089C" w:rsidRDefault="0034089C" w:rsidP="003408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3F11B7D" w14:textId="77777777" w:rsidR="0034089C" w:rsidRDefault="0034089C" w:rsidP="0034089C">
      <w:pPr>
        <w:pStyle w:val="BasicParagraph"/>
        <w:suppressAutoHyphens/>
        <w:spacing w:line="240" w:lineRule="auto"/>
        <w:ind w:left="1440"/>
        <w:rPr>
          <w:rFonts w:ascii="Times New Roman" w:hAnsi="Times New Roman" w:cs="Times New Roman"/>
          <w:color w:val="000000" w:themeColor="text1"/>
          <w:sz w:val="21"/>
          <w:szCs w:val="21"/>
        </w:rPr>
      </w:pPr>
    </w:p>
    <w:p w14:paraId="63B872C9" w14:textId="77777777" w:rsidR="0034089C" w:rsidRDefault="0034089C" w:rsidP="0034089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61863D5" w14:textId="77777777" w:rsidR="0034089C" w:rsidRDefault="0034089C" w:rsidP="0034089C">
      <w:pPr>
        <w:pStyle w:val="BasicParagraph"/>
        <w:suppressAutoHyphens/>
        <w:spacing w:line="240" w:lineRule="auto"/>
        <w:ind w:left="1440"/>
        <w:rPr>
          <w:rFonts w:ascii="Times New Roman" w:hAnsi="Times New Roman" w:cs="Times New Roman"/>
          <w:color w:val="000000" w:themeColor="text1"/>
          <w:sz w:val="21"/>
          <w:szCs w:val="21"/>
        </w:rPr>
      </w:pPr>
    </w:p>
    <w:p w14:paraId="60BAC1E9" w14:textId="77777777" w:rsidR="0034089C" w:rsidRDefault="0034089C" w:rsidP="0034089C">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AE52698" w14:textId="77777777" w:rsidR="0034089C" w:rsidRDefault="0034089C">
      <w:pPr>
        <w:spacing w:before="0" w:after="160" w:line="259" w:lineRule="auto"/>
        <w:rPr>
          <w:rFonts w:ascii="Calibri" w:eastAsiaTheme="majorEastAsia" w:hAnsi="Calibri" w:cstheme="majorBidi"/>
          <w:b/>
          <w:color w:val="0031A7" w:themeColor="text2"/>
          <w:sz w:val="32"/>
          <w:szCs w:val="32"/>
        </w:rPr>
      </w:pPr>
      <w:bookmarkStart w:id="2" w:name="_GoBack"/>
      <w:bookmarkEnd w:id="1"/>
      <w:bookmarkEnd w:id="2"/>
      <w:r>
        <w:br w:type="page"/>
      </w:r>
    </w:p>
    <w:p w14:paraId="1E00CB9E" w14:textId="1BA1D7EC"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3"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4" w:name="_Hlk115338771"/>
            <w:r w:rsidRPr="00FE6C28">
              <w:rPr>
                <w:color w:val="0031A7"/>
              </w:rPr>
              <w:t>Electronic or original</w:t>
            </w:r>
            <w:r>
              <w:t xml:space="preserve"> signature</w:t>
            </w:r>
            <w:bookmarkEnd w:id="4"/>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5" w:name="_Hlk115341561"/>
      <w:bookmarkEnd w:id="3"/>
      <w:r w:rsidRPr="00F86E3D">
        <w:t>1.0 Definitions/terms</w:t>
      </w:r>
    </w:p>
    <w:bookmarkEnd w:id="5"/>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6" w:name="_Hlk115337767"/>
      <w:r>
        <w:lastRenderedPageBreak/>
        <w:t>Document maintenance</w:t>
      </w:r>
    </w:p>
    <w:bookmarkEnd w:id="6"/>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7"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7"/>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8" w:name="_Hlk74552713"/>
      <w:r w:rsidRPr="00121B3D">
        <w:rPr>
          <w:sz w:val="22"/>
        </w:rPr>
        <w:t>Service management policy and procedures</w:t>
      </w:r>
    </w:p>
    <w:bookmarkEnd w:id="8"/>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9" w:name="_Hlk115344905"/>
    <w:bookmarkStart w:id="10" w:name="_Hlk112760949"/>
    <w:bookmarkStart w:id="11" w:name="_Hlk112761359"/>
    <w:bookmarkStart w:id="12"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3"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3"/>
    <w:bookmarkEnd w:id="9"/>
    <w:p w14:paraId="132B8ED0" w14:textId="77777777" w:rsidR="009B3009" w:rsidRPr="009B3009" w:rsidRDefault="009B3009" w:rsidP="00DB59D1">
      <w:r w:rsidRPr="009B3009">
        <w:t>Provider Registration and Practice Standards</w:t>
      </w:r>
    </w:p>
    <w:bookmarkStart w:id="14" w:name="_Hlk115341800"/>
    <w:bookmarkStart w:id="15" w:name="_Hlk101876385"/>
    <w:bookmarkStart w:id="16"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4"/>
      <w:r w:rsidRPr="009B3009">
        <w:t> </w:t>
      </w:r>
      <w:bookmarkEnd w:id="15"/>
      <w:bookmarkEnd w:id="10"/>
      <w:r w:rsidRPr="009B3009">
        <w:t>:</w:t>
      </w:r>
    </w:p>
    <w:p w14:paraId="250228A1" w14:textId="77777777" w:rsidR="009B3009" w:rsidRPr="003F2BE5" w:rsidRDefault="009B3009" w:rsidP="00121B3D">
      <w:pPr>
        <w:pStyle w:val="NumberedList"/>
        <w:rPr>
          <w:b/>
          <w:sz w:val="22"/>
        </w:rPr>
      </w:pPr>
      <w:bookmarkStart w:id="17" w:name="_Toc87601863"/>
      <w:bookmarkEnd w:id="11"/>
      <w:bookmarkEnd w:id="16"/>
      <w:r w:rsidRPr="003F2BE5">
        <w:rPr>
          <w:b/>
          <w:sz w:val="22"/>
        </w:rPr>
        <w:t>Rights and Responsibilities</w:t>
      </w:r>
      <w:bookmarkEnd w:id="17"/>
      <w:r w:rsidRPr="003F2BE5">
        <w:rPr>
          <w:b/>
          <w:sz w:val="22"/>
        </w:rPr>
        <w:t xml:space="preserve"> </w:t>
      </w:r>
    </w:p>
    <w:p w14:paraId="06230B63" w14:textId="77777777" w:rsidR="009B3009" w:rsidRPr="00121B3D" w:rsidRDefault="009B3009" w:rsidP="00DB59D1">
      <w:pPr>
        <w:pStyle w:val="StandardBullets"/>
        <w:rPr>
          <w:sz w:val="22"/>
        </w:rPr>
      </w:pPr>
      <w:bookmarkStart w:id="18" w:name="_Toc87601864"/>
      <w:r w:rsidRPr="00121B3D">
        <w:rPr>
          <w:sz w:val="22"/>
        </w:rPr>
        <w:t>Person – centred supports</w:t>
      </w:r>
      <w:bookmarkEnd w:id="18"/>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2"/>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34089C"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34089C"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34089C"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34089C"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34089C"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34089C"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9" w:name="Procedures"/>
      <w:bookmarkEnd w:id="19"/>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34089C">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089C"/>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34089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4089C"/>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2.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3.xml><?xml version="1.0" encoding="utf-8"?>
<ds:datastoreItem xmlns:ds="http://schemas.openxmlformats.org/officeDocument/2006/customXml" ds:itemID="{554B8269-DD9A-4EC0-80E3-AEC335F951F9}"/>
</file>

<file path=customXml/itemProps4.xml><?xml version="1.0" encoding="utf-8"?>
<ds:datastoreItem xmlns:ds="http://schemas.openxmlformats.org/officeDocument/2006/customXml" ds:itemID="{181EC47D-DAE8-424D-BCD8-CF13A1C30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2023-07-05T05:10:00Z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